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164D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ALDERTON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3284470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Shelland</w:t>
      </w:r>
      <w:proofErr w:type="spellEnd"/>
      <w:r>
        <w:rPr>
          <w:rFonts w:cs="Times New Roman"/>
          <w:szCs w:val="24"/>
        </w:rPr>
        <w:t>, Suffolk. Husbandman.</w:t>
      </w:r>
    </w:p>
    <w:p w14:paraId="1AD66CEF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</w:p>
    <w:p w14:paraId="2F1DC40C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</w:p>
    <w:p w14:paraId="23F6D52E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Parker(q.v.) brought a plaint of debt against him, John </w:t>
      </w:r>
      <w:proofErr w:type="spellStart"/>
      <w:r>
        <w:rPr>
          <w:rFonts w:cs="Times New Roman"/>
          <w:szCs w:val="24"/>
        </w:rPr>
        <w:t>Sheth</w:t>
      </w:r>
      <w:proofErr w:type="spellEnd"/>
      <w:r>
        <w:rPr>
          <w:rFonts w:cs="Times New Roman"/>
          <w:szCs w:val="24"/>
        </w:rPr>
        <w:t xml:space="preserve"> of</w:t>
      </w:r>
    </w:p>
    <w:p w14:paraId="4F5D10DD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Hadleigh(q.v.), Robert </w:t>
      </w:r>
      <w:proofErr w:type="spellStart"/>
      <w:r>
        <w:rPr>
          <w:rFonts w:cs="Times New Roman"/>
          <w:szCs w:val="24"/>
        </w:rPr>
        <w:t>Munnyng</w:t>
      </w:r>
      <w:proofErr w:type="spellEnd"/>
      <w:r>
        <w:rPr>
          <w:rFonts w:cs="Times New Roman"/>
          <w:szCs w:val="24"/>
        </w:rPr>
        <w:t xml:space="preserve"> of Norton(q.v.) and John Clerk of</w:t>
      </w:r>
    </w:p>
    <w:p w14:paraId="405CCF3E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Stowlangtoft</w:t>
      </w:r>
      <w:proofErr w:type="spellEnd"/>
      <w:r>
        <w:rPr>
          <w:rFonts w:cs="Times New Roman"/>
          <w:szCs w:val="24"/>
        </w:rPr>
        <w:t>(q.v.).</w:t>
      </w:r>
    </w:p>
    <w:p w14:paraId="43875903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A6E999D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</w:p>
    <w:p w14:paraId="4007E77D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</w:p>
    <w:p w14:paraId="0A487CE2" w14:textId="77777777" w:rsidR="00564DBE" w:rsidRDefault="00564DBE" w:rsidP="00564D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4DCDDD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9E39" w14:textId="77777777" w:rsidR="00564DBE" w:rsidRDefault="00564DBE" w:rsidP="009139A6">
      <w:r>
        <w:separator/>
      </w:r>
    </w:p>
  </w:endnote>
  <w:endnote w:type="continuationSeparator" w:id="0">
    <w:p w14:paraId="059BC096" w14:textId="77777777" w:rsidR="00564DBE" w:rsidRDefault="00564D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292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98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41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25409" w14:textId="77777777" w:rsidR="00564DBE" w:rsidRDefault="00564DBE" w:rsidP="009139A6">
      <w:r>
        <w:separator/>
      </w:r>
    </w:p>
  </w:footnote>
  <w:footnote w:type="continuationSeparator" w:id="0">
    <w:p w14:paraId="01E46720" w14:textId="77777777" w:rsidR="00564DBE" w:rsidRDefault="00564D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21E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12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44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DBE"/>
    <w:rsid w:val="000666E0"/>
    <w:rsid w:val="002510B7"/>
    <w:rsid w:val="00564DB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EF8EE"/>
  <w15:chartTrackingRefBased/>
  <w15:docId w15:val="{A47090C9-5C6C-4A53-A1B8-23B3DCCF5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4D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2022-12-13T20:09:00Z</dcterms:created>
  <dcterms:modified xsi:type="dcterms:W3CDTF">2022-12-13T20:10:00Z</dcterms:modified>
</cp:coreProperties>
</file>